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R5-220164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 xml:space="preserve">February 21 </w:t>
      </w:r>
      <w:r>
        <w:rPr>
          <w:b/>
          <w:sz w:val="24"/>
        </w:rPr>
        <w:t>–</w:t>
      </w:r>
      <w:r>
        <w:rPr>
          <w:rFonts w:hint="eastAsia"/>
          <w:b/>
          <w:sz w:val="24"/>
          <w:lang w:val="en-US" w:eastAsia="zh-CN"/>
        </w:rPr>
        <w:t>March 04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xxxx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 xml:space="preserve">March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  <w:r>
        <w:rPr>
          <w:rFonts w:hint="default" w:ascii="Arial" w:hAnsi="Arial" w:eastAsiaTheme="minorEastAsia"/>
          <w:b/>
          <w:lang w:val="en-US"/>
        </w:rPr>
        <w:t>, CATT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- UE Conformance - Enhancement of </w:t>
      </w:r>
      <w:r>
        <w:rPr>
          <w:rFonts w:hint="eastAsia" w:ascii="Arial" w:hAnsi="Arial" w:eastAsia="Batang" w:cs="Arial"/>
          <w:b/>
        </w:rPr>
        <w:t>Network Slicing</w:t>
      </w:r>
      <w:r>
        <w:rPr>
          <w:rFonts w:hint="eastAsia" w:ascii="Arial" w:hAnsi="Arial" w:eastAsia="Batang" w:cs="Arial"/>
          <w:b/>
          <w:lang w:val="en-US"/>
        </w:rPr>
        <w:t xml:space="preserve"> </w:t>
      </w:r>
      <w:r>
        <w:rPr>
          <w:rFonts w:ascii="Arial" w:hAnsi="Arial" w:eastAsia="Batang" w:cs="Arial"/>
          <w:b/>
        </w:rPr>
        <w:t>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highlight w:val="yellow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4.1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</w:p>
    <w:p>
      <w:pPr>
        <w:pStyle w:val="3"/>
        <w:tabs>
          <w:tab w:val="left" w:pos="2552"/>
        </w:tabs>
      </w:pPr>
      <w:r>
        <w:t xml:space="preserve">Acronym: </w:t>
      </w:r>
      <w:r>
        <w:rPr>
          <w:rFonts w:hint="eastAsia"/>
          <w:kern w:val="2"/>
          <w:szCs w:val="22"/>
          <w:lang w:val="en-US"/>
        </w:rPr>
        <w:t>eNS_Ph2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S2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900011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 xml:space="preserve">Stage 2 for Enhancement of Network Slicing Phase 2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CT1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910041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CT1 aspects of eNS_Ph2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eastAsia="宋体"/>
          <w:lang w:val="en-US"/>
        </w:rPr>
      </w:pPr>
      <w:bookmarkStart w:id="0" w:name="_Hlk63420971"/>
      <w:r>
        <w:rPr>
          <w:rFonts w:hint="eastAsia"/>
          <w:lang w:val="en-US"/>
        </w:rPr>
        <w:t xml:space="preserve">The Rel-17 work item on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 xml:space="preserve"> in SA and CT is </w:t>
      </w:r>
      <w:r>
        <w:rPr>
          <w:lang w:eastAsia="en-US"/>
        </w:rPr>
        <w:t xml:space="preserve">for the purpose of </w:t>
      </w:r>
      <w:r>
        <w:rPr>
          <w:rFonts w:hint="eastAsia" w:eastAsia="宋体"/>
          <w:lang w:val="en-US"/>
        </w:rPr>
        <w:t>N</w:t>
      </w:r>
      <w:r>
        <w:rPr>
          <w:lang w:eastAsia="en-US"/>
        </w:rPr>
        <w:t xml:space="preserve">etwork </w:t>
      </w:r>
      <w:r>
        <w:rPr>
          <w:rFonts w:hint="eastAsia" w:eastAsia="宋体"/>
          <w:lang w:val="en-US"/>
        </w:rPr>
        <w:t>S</w:t>
      </w:r>
      <w:r>
        <w:rPr>
          <w:lang w:eastAsia="en-US"/>
        </w:rPr>
        <w:t xml:space="preserve">lice </w:t>
      </w:r>
      <w:r>
        <w:rPr>
          <w:rFonts w:hint="eastAsia" w:eastAsia="宋体"/>
          <w:lang w:val="en-US"/>
        </w:rPr>
        <w:t>A</w:t>
      </w:r>
      <w:r>
        <w:rPr>
          <w:lang w:eastAsia="en-US"/>
        </w:rPr>
        <w:t xml:space="preserve">ccess </w:t>
      </w:r>
      <w:r>
        <w:rPr>
          <w:rFonts w:hint="eastAsia" w:eastAsia="宋体"/>
          <w:lang w:val="en-US"/>
        </w:rPr>
        <w:t>C</w:t>
      </w:r>
      <w:r>
        <w:rPr>
          <w:lang w:eastAsia="en-US"/>
        </w:rPr>
        <w:t>ontrol</w:t>
      </w:r>
      <w:r>
        <w:rPr>
          <w:rFonts w:hint="eastAsia" w:eastAsia="宋体"/>
          <w:lang w:val="en-US"/>
        </w:rPr>
        <w:t xml:space="preserve"> (NSAC), including following requirements for UE. </w:t>
      </w:r>
    </w:p>
    <w:p>
      <w:pPr>
        <w:numPr>
          <w:ilvl w:val="0"/>
          <w:numId w:val="1"/>
        </w:numPr>
        <w:ind w:left="709" w:hanging="278"/>
      </w:pPr>
      <w:r>
        <w:t>Restriction on the maximum number of UEs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Restriction on the maximum number of PDU sessions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Support of subscription-based mechanism ensuring that a UE is only allowed to be registered with compatible network slices.</w:t>
      </w:r>
    </w:p>
    <w:p>
      <w:pPr>
        <w:rPr>
          <w:lang w:val="en-US"/>
        </w:rPr>
      </w:pPr>
      <w:r>
        <w:rPr>
          <w:rFonts w:hint="eastAsia" w:eastAsiaTheme="minorEastAsia"/>
        </w:rPr>
        <w:t>The completion level of t</w:t>
      </w:r>
      <w:r>
        <w:t>he 3GPP Rel-1</w:t>
      </w:r>
      <w:r>
        <w:rPr>
          <w:rFonts w:hint="eastAsia" w:eastAsiaTheme="minorEastAsia"/>
        </w:rPr>
        <w:t>7</w:t>
      </w:r>
      <w:r>
        <w:t xml:space="preserve"> work item on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 xml:space="preserve">Phase 2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rFonts w:hint="eastAsia"/>
          <w:lang w:val="en-US"/>
        </w:rPr>
        <w:t>80</w:t>
      </w:r>
      <w:r>
        <w:rPr>
          <w:rFonts w:hint="eastAsia"/>
        </w:rPr>
        <w:t xml:space="preserve">% </w:t>
      </w:r>
      <w:r>
        <w:t xml:space="preserve">at </w:t>
      </w:r>
      <w:r>
        <w:rPr>
          <w:rFonts w:hint="eastAsia" w:eastAsia="宋体"/>
          <w:lang w:val="en-US"/>
        </w:rPr>
        <w:t>CT</w:t>
      </w:r>
      <w:r>
        <w:t>#</w:t>
      </w:r>
      <w:r>
        <w:rPr>
          <w:rFonts w:hint="eastAsia"/>
        </w:rPr>
        <w:t>9</w:t>
      </w:r>
      <w:r>
        <w:rPr>
          <w:rFonts w:hint="eastAsia"/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rFonts w:hint="eastAsia"/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). There is a need to introduce an associated RAN5 work item to enable UE conformance testing for</w:t>
      </w:r>
      <w:r>
        <w:rPr>
          <w:rFonts w:hint="eastAsia" w:eastAsia="宋体"/>
          <w:lang w:val="en-US"/>
        </w:rPr>
        <w:t xml:space="preserve">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r>
        <w:t xml:space="preserve">The objective of the proposed Work Item is </w:t>
      </w:r>
      <w:bookmarkStart w:id="1" w:name="_Hlk8767309"/>
      <w:r>
        <w:t xml:space="preserve">to define UE conformance requirements corresponding to WID on </w:t>
      </w:r>
      <w:r>
        <w:rPr>
          <w:rFonts w:hint="eastAsia" w:eastAsia="宋体"/>
          <w:lang w:val="en-US"/>
        </w:rPr>
        <w:t xml:space="preserve">Rel-17 </w:t>
      </w:r>
      <w:r>
        <w:rPr>
          <w:rFonts w:hint="eastAsia"/>
        </w:rPr>
        <w:t>e</w:t>
      </w:r>
      <w:r>
        <w:rPr>
          <w:rFonts w:hint="eastAsia"/>
          <w:lang w:val="en-US"/>
        </w:rPr>
        <w:t xml:space="preserve">nhancement of Network Slicing Phase2, </w:t>
      </w:r>
      <w:r>
        <w:t xml:space="preserve">including </w:t>
      </w:r>
      <w:r>
        <w:rPr>
          <w:rFonts w:hint="eastAsia" w:eastAsia="宋体"/>
          <w:lang w:val="en-US"/>
        </w:rPr>
        <w:t xml:space="preserve">protocol </w:t>
      </w:r>
      <w:r>
        <w:t xml:space="preserve">test cases </w:t>
      </w:r>
      <w:r>
        <w:rPr>
          <w:rFonts w:hint="eastAsia"/>
        </w:rPr>
        <w:t xml:space="preserve">and associated test </w:t>
      </w:r>
      <w:r>
        <w:t>environment</w:t>
      </w:r>
      <w:r>
        <w:rPr>
          <w:rFonts w:hint="eastAsia" w:eastAsia="宋体"/>
          <w:lang w:val="en-US"/>
        </w:rPr>
        <w:t xml:space="preserve">, </w:t>
      </w:r>
      <w:r>
        <w:t>test</w:t>
      </w:r>
      <w:r>
        <w:rPr>
          <w:rFonts w:hint="eastAsia"/>
        </w:rPr>
        <w:t xml:space="preserve"> applicability</w:t>
      </w:r>
      <w:r>
        <w:rPr>
          <w:rFonts w:hint="eastAsia" w:eastAsia="宋体"/>
          <w:lang w:val="en-US"/>
        </w:rPr>
        <w:t>, etc</w:t>
      </w:r>
      <w:r>
        <w:rPr>
          <w:rFonts w:hint="eastAsia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 xml:space="preserve">New specifications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 xml:space="preserve">Impacted existing TS/TR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eastAsia="宋体" w:cs="Arial"/>
          <w:lang w:val="en-US"/>
        </w:rPr>
        <w:t>Luting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/>
        </w:rPr>
        <w:t>Kong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eastAsia" w:ascii="Arial" w:hAnsi="Arial" w:eastAsia="宋体" w:cs="Arial"/>
          <w:lang w:val="en-US"/>
        </w:rPr>
      </w:pPr>
      <w:r>
        <w:fldChar w:fldCharType="begin"/>
      </w:r>
      <w:r>
        <w:instrText xml:space="preserve"> HYPERLINK "mailto:Kongluting@chinamobile.com" </w:instrText>
      </w:r>
      <w:r>
        <w:fldChar w:fldCharType="separate"/>
      </w:r>
      <w:r>
        <w:rPr>
          <w:rStyle w:val="51"/>
          <w:rFonts w:hint="eastAsia" w:ascii="Arial" w:hAnsi="Arial" w:eastAsia="宋体" w:cs="Arial"/>
          <w:lang w:val="en-US"/>
        </w:rPr>
        <w:t>kongluting@chinamobile.com</w:t>
      </w:r>
      <w:r>
        <w:rPr>
          <w:rStyle w:val="51"/>
          <w:rFonts w:hint="eastAsia" w:ascii="Arial" w:hAnsi="Arial" w:eastAsia="宋体" w:cs="Arial"/>
          <w:lang w:val="en-US"/>
        </w:rPr>
        <w:fldChar w:fldCharType="end"/>
      </w:r>
    </w:p>
    <w:p>
      <w:pPr>
        <w:rPr>
          <w:rStyle w:val="48"/>
          <w:rFonts w:hint="eastAsia" w:ascii="Arial" w:hAnsi="Arial" w:eastAsia="宋体" w:cs="Arial"/>
          <w:lang w:val="en-US"/>
        </w:rPr>
      </w:pPr>
      <w:r>
        <w:rPr>
          <w:rStyle w:val="48"/>
          <w:rFonts w:hint="eastAsia" w:ascii="Arial" w:hAnsi="Arial" w:eastAsia="宋体" w:cs="Arial"/>
          <w:lang w:val="en-US"/>
        </w:rPr>
        <w:t>Xiaozhong Chen (CATT)</w:t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  <w:r>
        <w:rPr>
          <w:rStyle w:val="51"/>
          <w:rFonts w:hint="default" w:ascii="Arial" w:hAnsi="Arial" w:eastAsia="宋体" w:cs="Arial"/>
          <w:lang w:val="en-US" w:eastAsia="zh-CN"/>
        </w:rPr>
        <w:t>chenxiaozhong@catt.cn</w:t>
      </w:r>
      <w:bookmarkStart w:id="2" w:name="_GoBack"/>
      <w:bookmarkEnd w:id="2"/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  <w:szCs w:val="22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 w:eastAsia="ko-KR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 w:eastAsia="ko-KR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  <w:r>
              <w:rPr>
                <w:rFonts w:hint="default" w:eastAsia="宋体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D0F2A"/>
    <w:multiLevelType w:val="multilevel"/>
    <w:tmpl w:val="25FD0F2A"/>
    <w:lvl w:ilvl="0" w:tentative="0">
      <w:start w:val="0"/>
      <w:numFmt w:val="bullet"/>
      <w:lvlText w:val="-"/>
      <w:lvlJc w:val="left"/>
      <w:pPr>
        <w:ind w:left="987" w:hanging="420"/>
      </w:pPr>
      <w:rPr>
        <w:rFonts w:hint="default" w:ascii="Times New Roman" w:hAnsi="Times New Roman" w:eastAsia="Times New Roman" w:cs="Times New Roman"/>
      </w:rPr>
    </w:lvl>
    <w:lvl w:ilvl="1" w:tentative="0">
      <w:start w:val="4"/>
      <w:numFmt w:val="bullet"/>
      <w:lvlText w:val="-"/>
      <w:lvlJc w:val="left"/>
      <w:pPr>
        <w:ind w:left="1407" w:hanging="42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"/>
      <w:lvlJc w:val="left"/>
      <w:pPr>
        <w:ind w:left="182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7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linkStyles/>
  <w:attachedTemplate r:id="rId1"/>
  <w:trackRevisions w:val="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EA5D1E"/>
    <w:rsid w:val="024A01C1"/>
    <w:rsid w:val="04EE4E0B"/>
    <w:rsid w:val="06F01727"/>
    <w:rsid w:val="079668E9"/>
    <w:rsid w:val="0AF2702E"/>
    <w:rsid w:val="0C256490"/>
    <w:rsid w:val="0EBE18BF"/>
    <w:rsid w:val="0ECF356A"/>
    <w:rsid w:val="13CE1F5C"/>
    <w:rsid w:val="14C3663B"/>
    <w:rsid w:val="17A10E24"/>
    <w:rsid w:val="18175956"/>
    <w:rsid w:val="18C61FAC"/>
    <w:rsid w:val="19B411AA"/>
    <w:rsid w:val="1A097131"/>
    <w:rsid w:val="1A2237F3"/>
    <w:rsid w:val="1A775AAE"/>
    <w:rsid w:val="1F5721BA"/>
    <w:rsid w:val="201C0B6A"/>
    <w:rsid w:val="240538E1"/>
    <w:rsid w:val="242652A6"/>
    <w:rsid w:val="246D7CC9"/>
    <w:rsid w:val="251C7854"/>
    <w:rsid w:val="25676865"/>
    <w:rsid w:val="2B58110D"/>
    <w:rsid w:val="2EE66F68"/>
    <w:rsid w:val="30050680"/>
    <w:rsid w:val="316B262F"/>
    <w:rsid w:val="32CE45FD"/>
    <w:rsid w:val="338B1EBF"/>
    <w:rsid w:val="33B26FFD"/>
    <w:rsid w:val="35A400AE"/>
    <w:rsid w:val="363E76E6"/>
    <w:rsid w:val="38AA1505"/>
    <w:rsid w:val="39A85396"/>
    <w:rsid w:val="3A907DCD"/>
    <w:rsid w:val="3ADF1B92"/>
    <w:rsid w:val="3B106165"/>
    <w:rsid w:val="3B7078B7"/>
    <w:rsid w:val="3C917C56"/>
    <w:rsid w:val="3D754C92"/>
    <w:rsid w:val="3DF515F3"/>
    <w:rsid w:val="3FB40810"/>
    <w:rsid w:val="406F54DA"/>
    <w:rsid w:val="421A589F"/>
    <w:rsid w:val="43643E5F"/>
    <w:rsid w:val="43FC63E4"/>
    <w:rsid w:val="45240D01"/>
    <w:rsid w:val="45BB463F"/>
    <w:rsid w:val="49856B6B"/>
    <w:rsid w:val="4AA5377E"/>
    <w:rsid w:val="4AA957C4"/>
    <w:rsid w:val="4B202752"/>
    <w:rsid w:val="4C8F510C"/>
    <w:rsid w:val="4C965240"/>
    <w:rsid w:val="4DB76AE1"/>
    <w:rsid w:val="4EFC2164"/>
    <w:rsid w:val="506611EE"/>
    <w:rsid w:val="527023B1"/>
    <w:rsid w:val="54725DBE"/>
    <w:rsid w:val="54A814F0"/>
    <w:rsid w:val="56DB3A86"/>
    <w:rsid w:val="57322F7A"/>
    <w:rsid w:val="587F2659"/>
    <w:rsid w:val="58B34CF5"/>
    <w:rsid w:val="591D7962"/>
    <w:rsid w:val="59D70159"/>
    <w:rsid w:val="5A0517B4"/>
    <w:rsid w:val="5A2865D8"/>
    <w:rsid w:val="5B955677"/>
    <w:rsid w:val="5C974B22"/>
    <w:rsid w:val="5EE7176B"/>
    <w:rsid w:val="61ED38F7"/>
    <w:rsid w:val="642B06ED"/>
    <w:rsid w:val="6622316C"/>
    <w:rsid w:val="67506C74"/>
    <w:rsid w:val="67877D27"/>
    <w:rsid w:val="6BF93B26"/>
    <w:rsid w:val="6CCA4E02"/>
    <w:rsid w:val="6CD62181"/>
    <w:rsid w:val="6F6539EC"/>
    <w:rsid w:val="7037358E"/>
    <w:rsid w:val="70FB2C28"/>
    <w:rsid w:val="73967402"/>
    <w:rsid w:val="74AD2F78"/>
    <w:rsid w:val="75104796"/>
    <w:rsid w:val="75AC73F0"/>
    <w:rsid w:val="77551E79"/>
    <w:rsid w:val="7AA8628A"/>
    <w:rsid w:val="7AC1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4</TotalTime>
  <ScaleCrop>false</ScaleCrop>
  <LinksUpToDate>false</LinksUpToDate>
  <CharactersWithSpaces>4178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c'm'cc</cp:lastModifiedBy>
  <cp:lastPrinted>2000-02-29T06:01:00Z</cp:lastPrinted>
  <dcterms:modified xsi:type="dcterms:W3CDTF">2022-02-11T09:51:21Z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F0096B887425429C9C8E986FC63AA161</vt:lpwstr>
  </property>
</Properties>
</file>